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022" w:rsidRDefault="00391022" w:rsidP="003910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LATHOM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391022" w:rsidRDefault="00391022" w:rsidP="00391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91022" w:rsidRDefault="00391022" w:rsidP="00391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91022" w:rsidRDefault="00391022" w:rsidP="003910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Leicester into land</w:t>
      </w:r>
    </w:p>
    <w:p w:rsidR="00391022" w:rsidRDefault="00391022" w:rsidP="003910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John Mowbray,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391022" w:rsidRDefault="00391022" w:rsidP="003910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24-105)</w:t>
      </w:r>
    </w:p>
    <w:p w:rsidR="00391022" w:rsidRDefault="00391022" w:rsidP="00391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91022" w:rsidRDefault="00391022" w:rsidP="003910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91022" w:rsidRDefault="00391022" w:rsidP="003910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May 2016</w:t>
      </w:r>
    </w:p>
    <w:p w:rsidR="006B2F86" w:rsidRPr="00391022" w:rsidRDefault="0039102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39102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022" w:rsidRDefault="00391022" w:rsidP="00E71FC3">
      <w:pPr>
        <w:spacing w:after="0" w:line="240" w:lineRule="auto"/>
      </w:pPr>
      <w:r>
        <w:separator/>
      </w:r>
    </w:p>
  </w:endnote>
  <w:endnote w:type="continuationSeparator" w:id="0">
    <w:p w:rsidR="00391022" w:rsidRDefault="003910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022" w:rsidRDefault="00391022" w:rsidP="00E71FC3">
      <w:pPr>
        <w:spacing w:after="0" w:line="240" w:lineRule="auto"/>
      </w:pPr>
      <w:r>
        <w:separator/>
      </w:r>
    </w:p>
  </w:footnote>
  <w:footnote w:type="continuationSeparator" w:id="0">
    <w:p w:rsidR="00391022" w:rsidRDefault="003910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022"/>
    <w:rsid w:val="0039102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5F295"/>
  <w15:chartTrackingRefBased/>
  <w15:docId w15:val="{64D15D97-007F-4494-8984-4414D9B21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4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2016-05-21T21:34:00Z</dcterms:created>
  <dcterms:modified xsi:type="dcterms:W3CDTF">2016-05-21T21:34:00Z</dcterms:modified>
</cp:coreProperties>
</file>